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30DD6" w14:textId="77777777" w:rsidR="008B5F1A" w:rsidRDefault="008B5F1A" w:rsidP="008B5F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BAWDE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C968F00" w14:textId="77777777" w:rsidR="008B5F1A" w:rsidRDefault="008B5F1A" w:rsidP="008B5F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F8DF0C" w14:textId="77777777" w:rsidR="008B5F1A" w:rsidRDefault="008B5F1A" w:rsidP="008B5F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1A681" w14:textId="77777777" w:rsidR="008B5F1A" w:rsidRDefault="008B5F1A" w:rsidP="008B5F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Downsells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Essex,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Chaundre</w:t>
      </w:r>
      <w:proofErr w:type="spellEnd"/>
      <w:r>
        <w:rPr>
          <w:rFonts w:ascii="Times New Roman" w:hAnsi="Times New Roman" w:cs="Times New Roman"/>
          <w:sz w:val="24"/>
          <w:szCs w:val="24"/>
        </w:rPr>
        <w:t>, clerk(q.v.),</w:t>
      </w:r>
    </w:p>
    <w:p w14:paraId="62AD5FDA" w14:textId="77777777" w:rsidR="008B5F1A" w:rsidRDefault="008B5F1A" w:rsidP="008B5F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>, clerk(q.v.), John Fortescue, esquire(q.v.), and others.</w:t>
      </w:r>
    </w:p>
    <w:p w14:paraId="304328DB" w14:textId="77777777" w:rsidR="008B5F1A" w:rsidRDefault="008B5F1A" w:rsidP="008B5F1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831A4D" w14:textId="77777777" w:rsidR="008B5F1A" w:rsidRDefault="008B5F1A" w:rsidP="008B5F1A">
      <w:pPr>
        <w:pStyle w:val="NoSpacing"/>
        <w:ind w:left="720"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</w:t>
      </w:r>
      <w:r>
        <w:rPr>
          <w:rFonts w:ascii="Times New Roman" w:eastAsia="Times New Roman" w:hAnsi="Times New Roman"/>
          <w:sz w:val="24"/>
          <w:szCs w:val="24"/>
        </w:rPr>
        <w:t>8)</w:t>
      </w:r>
    </w:p>
    <w:p w14:paraId="0F94AD0E" w14:textId="77777777" w:rsidR="008B5F1A" w:rsidRDefault="008B5F1A" w:rsidP="008B5F1A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55BFA496" w14:textId="77777777" w:rsidR="008B5F1A" w:rsidRDefault="008B5F1A" w:rsidP="008B5F1A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3419F8AB" w14:textId="77777777" w:rsidR="008B5F1A" w:rsidRDefault="008B5F1A" w:rsidP="008B5F1A">
      <w:pPr>
        <w:pStyle w:val="NoSpacing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27 June 2021</w:t>
      </w:r>
    </w:p>
    <w:p w14:paraId="34191A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4A8F5" w14:textId="77777777" w:rsidR="008B5F1A" w:rsidRDefault="008B5F1A" w:rsidP="009139A6">
      <w:r>
        <w:separator/>
      </w:r>
    </w:p>
  </w:endnote>
  <w:endnote w:type="continuationSeparator" w:id="0">
    <w:p w14:paraId="2809548B" w14:textId="77777777" w:rsidR="008B5F1A" w:rsidRDefault="008B5F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CE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93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99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D05B" w14:textId="77777777" w:rsidR="008B5F1A" w:rsidRDefault="008B5F1A" w:rsidP="009139A6">
      <w:r>
        <w:separator/>
      </w:r>
    </w:p>
  </w:footnote>
  <w:footnote w:type="continuationSeparator" w:id="0">
    <w:p w14:paraId="7B58D2DC" w14:textId="77777777" w:rsidR="008B5F1A" w:rsidRDefault="008B5F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F8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5C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6B6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1A"/>
    <w:rsid w:val="000666E0"/>
    <w:rsid w:val="002510B7"/>
    <w:rsid w:val="005C130B"/>
    <w:rsid w:val="00826F5C"/>
    <w:rsid w:val="008B5F1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C80AC"/>
  <w15:chartTrackingRefBased/>
  <w15:docId w15:val="{65E81EEF-CB06-436A-88C6-FC028802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2021-06-27T18:46:00Z</dcterms:created>
  <dcterms:modified xsi:type="dcterms:W3CDTF">2021-06-27T18:46:00Z</dcterms:modified>
</cp:coreProperties>
</file>